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4CB" w:rsidRDefault="000A24CB" w:rsidP="000A24CB">
      <w:pPr>
        <w:ind w:firstLine="708"/>
        <w:jc w:val="center"/>
        <w:rPr>
          <w:b/>
          <w:sz w:val="24"/>
          <w:szCs w:val="24"/>
        </w:rPr>
      </w:pPr>
      <w:bookmarkStart w:id="0" w:name="_GoBack"/>
      <w:bookmarkEnd w:id="0"/>
      <w:r w:rsidRPr="000A24CB">
        <w:rPr>
          <w:b/>
          <w:sz w:val="24"/>
          <w:szCs w:val="24"/>
        </w:rPr>
        <w:t>Перечень необходимых копий документов (Инструкция)</w:t>
      </w:r>
    </w:p>
    <w:p w:rsidR="000A24CB" w:rsidRPr="000A24CB" w:rsidRDefault="000A24CB" w:rsidP="000A24CB">
      <w:pPr>
        <w:ind w:firstLine="708"/>
        <w:jc w:val="center"/>
        <w:rPr>
          <w:b/>
          <w:sz w:val="24"/>
          <w:szCs w:val="24"/>
        </w:rPr>
      </w:pP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Оригинал или заверенную печатью По</w:t>
      </w:r>
      <w:r w:rsidR="004C7938">
        <w:t>купателя</w:t>
      </w:r>
      <w:r w:rsidR="000822F3">
        <w:t xml:space="preserve"> и подписью руководителя По</w:t>
      </w:r>
      <w:r>
        <w:t>купателя</w:t>
      </w:r>
      <w:r w:rsidR="000822F3">
        <w:t xml:space="preserve"> копию выписки из Единого государственного реестра юридических лиц (ЕГРЮЛ)/ Единого государственного реестра индивидуальных предпринимателей (ЕГРИП)  от даты не позднее 1 месяца от даты подачи документов;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Заверенная По</w:t>
      </w:r>
      <w:r>
        <w:t>купателем</w:t>
      </w:r>
      <w:r w:rsidR="000822F3">
        <w:t xml:space="preserve"> копия протокола (иного документа), подтверждающего полномочия единоличного исполнительного органа;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Доверенность или иной документ, уполномочивающий то или иное лицо подписывать документы от имени</w:t>
      </w:r>
      <w:r w:rsidR="00E30589">
        <w:t xml:space="preserve"> По</w:t>
      </w:r>
      <w:r>
        <w:t>купателя (при необходимости);</w:t>
      </w:r>
    </w:p>
    <w:p w:rsidR="00AC1621" w:rsidRDefault="00AC1621" w:rsidP="00AC1621">
      <w:pPr>
        <w:ind w:firstLine="708"/>
        <w:jc w:val="both"/>
      </w:pPr>
      <w:r>
        <w:t>▪ Декларация о подтверждении принадлежности Покупателя к субъектам малого и среднего предпринимательства (МСП) (по установленной форме в Разделе 7 Инструкции Компании, стр. 18);</w:t>
      </w:r>
    </w:p>
    <w:p w:rsidR="00AC1621" w:rsidRDefault="00AC1621" w:rsidP="00AC1621">
      <w:pPr>
        <w:jc w:val="both"/>
      </w:pPr>
      <w:r>
        <w:tab/>
        <w:t>▪ Заверенная 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заверенная копия письма от банка об открытой кредитной линии на срок действия договора;</w:t>
      </w:r>
    </w:p>
    <w:p w:rsidR="00AC1621" w:rsidRDefault="00AC1621" w:rsidP="00AC1621">
      <w:pPr>
        <w:jc w:val="both"/>
      </w:pPr>
      <w:r>
        <w:tab/>
        <w:t>▪ Письмо на бланке предприятия, с подписью руководителя об отсутствии негативного опыта работы с предприятиями ПАО "НК "Роснефть". Факт отсутствия в течение последних 2 (двух) лет до даты окончания срока подачи заявок  и в течение проведения процедуры реализации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 расторжения ПАО «НК «Роснефть» или Обществами Группы в одностороннем порядке договора в связи с существенными нарушениями договора.</w:t>
      </w:r>
    </w:p>
    <w:p w:rsidR="000A415F" w:rsidRDefault="000A415F" w:rsidP="00AC1621">
      <w:pPr>
        <w:jc w:val="both"/>
      </w:pPr>
    </w:p>
    <w:sectPr w:rsidR="000A4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01"/>
    <w:rsid w:val="000822F3"/>
    <w:rsid w:val="000A24CB"/>
    <w:rsid w:val="000A415F"/>
    <w:rsid w:val="004C7938"/>
    <w:rsid w:val="007E4E01"/>
    <w:rsid w:val="008E0E3E"/>
    <w:rsid w:val="00AC1621"/>
    <w:rsid w:val="00E3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B1543-E189-40E6-9264-703F28AD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2F3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62B55C23.dotm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Юлия Александровна</dc:creator>
  <cp:keywords/>
  <dc:description/>
  <cp:lastModifiedBy>Чумарева Елена Михайловна</cp:lastModifiedBy>
  <cp:revision>2</cp:revision>
  <dcterms:created xsi:type="dcterms:W3CDTF">2020-04-29T10:21:00Z</dcterms:created>
  <dcterms:modified xsi:type="dcterms:W3CDTF">2020-04-29T10:21:00Z</dcterms:modified>
</cp:coreProperties>
</file>